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CBA38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ROSE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ROOSE)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(fl.1478)</w:t>
      </w:r>
    </w:p>
    <w:p w14:paraId="2A80D9A0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Brekebury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 Gentleman.</w:t>
      </w:r>
    </w:p>
    <w:p w14:paraId="2C299C87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6B2DF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E8E7F6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Jul.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was pardoned outlawry for not appearing to answer Sir William Catesby(q.v.)</w:t>
      </w:r>
    </w:p>
    <w:p w14:paraId="73177EC3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John Wye of Tewkesbury(q.v.) touching debts of 4 marks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£10</w:t>
      </w:r>
      <w:proofErr w:type="gramEnd"/>
    </w:p>
    <w:p w14:paraId="6766FA18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respectively.   (C.P.R. 1467-77 p.4)</w:t>
      </w:r>
    </w:p>
    <w:p w14:paraId="74956347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0E7E99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B8B53" w14:textId="77777777" w:rsidR="001A248B" w:rsidRDefault="001A248B" w:rsidP="001A24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2021</w:t>
      </w:r>
    </w:p>
    <w:p w14:paraId="3274281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A20D1" w14:textId="77777777" w:rsidR="001A248B" w:rsidRDefault="001A248B" w:rsidP="009139A6">
      <w:r>
        <w:separator/>
      </w:r>
    </w:p>
  </w:endnote>
  <w:endnote w:type="continuationSeparator" w:id="0">
    <w:p w14:paraId="0B0570C0" w14:textId="77777777" w:rsidR="001A248B" w:rsidRDefault="001A24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9AE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58F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4B3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1B931" w14:textId="77777777" w:rsidR="001A248B" w:rsidRDefault="001A248B" w:rsidP="009139A6">
      <w:r>
        <w:separator/>
      </w:r>
    </w:p>
  </w:footnote>
  <w:footnote w:type="continuationSeparator" w:id="0">
    <w:p w14:paraId="27D3C519" w14:textId="77777777" w:rsidR="001A248B" w:rsidRDefault="001A24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4F9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5DF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20B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48B"/>
    <w:rsid w:val="000666E0"/>
    <w:rsid w:val="001A248B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BB238"/>
  <w15:chartTrackingRefBased/>
  <w15:docId w15:val="{F6719131-9746-4273-BF04-A42E29E5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2021-03-14T20:45:00Z</dcterms:created>
  <dcterms:modified xsi:type="dcterms:W3CDTF">2021-03-14T20:46:00Z</dcterms:modified>
</cp:coreProperties>
</file>